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23114D4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640361">
        <w:rPr>
          <w:rFonts w:ascii="Verdana" w:eastAsia="Verdana" w:hAnsi="Verdana" w:cs="Times New Roman"/>
          <w:b/>
        </w:rPr>
        <w:t>0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6150D459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E67FFA">
        <w:rPr>
          <w:rFonts w:cstheme="minorHAnsi"/>
          <w:b/>
          <w:szCs w:val="18"/>
          <w:lang w:eastAsia="pl-PL"/>
        </w:rPr>
        <w:t>1035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F84AC0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E67FFA" w:rsidRPr="00E67FFA">
        <w:rPr>
          <w:rFonts w:cstheme="minorHAnsi"/>
          <w:b/>
          <w:bCs/>
          <w:szCs w:val="18"/>
          <w:lang w:eastAsia="pl-PL"/>
        </w:rPr>
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</w:r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1F5DECBD" w14:textId="77777777" w:rsidR="00E67FFA" w:rsidRPr="00721C25" w:rsidRDefault="00E67FFA" w:rsidP="00E67FF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bookmarkStart w:id="6" w:name="_Hlk225761168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714FD338" w14:textId="77777777" w:rsidR="00E67FFA" w:rsidRPr="00721C25" w:rsidRDefault="00E67FFA" w:rsidP="00E67FF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bookmarkStart w:id="7" w:name="_Hlk225762611"/>
          <w:bookmarkStart w:id="8" w:name="_Hlk225762674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Wykonanie robót budowlano montażowych polegających na montażu sterowników telemechaniki w istniejących ZKSN oraz ST (ST8-2256, ZKSN 8-2258, ZKSN 8-2264 – razem 3szt) na terenie działalności PGE Dystrybucja S.A. Oddział Białystok Rejon Energetycznego Ełk</w:t>
          </w:r>
        </w:p>
        <w:p w14:paraId="5205B493" w14:textId="1E66ECE7" w:rsidR="00347E8D" w:rsidRPr="006B2C28" w:rsidRDefault="00E67FFA" w:rsidP="00E67FFA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9" w:name="_Hlk225762698"/>
          <w:bookmarkEnd w:id="7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>POST/DYS/OB/GZ/01035/2026</w:t>
          </w:r>
          <w:bookmarkEnd w:id="6"/>
          <w:bookmarkEnd w:id="8"/>
          <w:bookmarkEnd w:id="9"/>
          <w:r w:rsidRPr="00721C25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2EEF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7EE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7659"/>
    <w:rsid w:val="00617CF2"/>
    <w:rsid w:val="00623B01"/>
    <w:rsid w:val="00625BB0"/>
    <w:rsid w:val="006261BB"/>
    <w:rsid w:val="00640361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2D7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3C9E"/>
    <w:rsid w:val="00AA134E"/>
    <w:rsid w:val="00AA3417"/>
    <w:rsid w:val="00AB5621"/>
    <w:rsid w:val="00AB78A2"/>
    <w:rsid w:val="00AC0D67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273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FFA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AC0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1035 - Załącznik nr 10.docx</dmsv2BaseFileName>
    <dmsv2BaseDisplayName xmlns="http://schemas.microsoft.com/sharepoint/v3">1035 - Załącznik nr 10</dmsv2BaseDisplayName>
    <dmsv2SWPP2ObjectNumber xmlns="http://schemas.microsoft.com/sharepoint/v3">POST/DYS/OB/GZ/01035/2026                         </dmsv2SWPP2ObjectNumber>
    <dmsv2SWPP2SumMD5 xmlns="http://schemas.microsoft.com/sharepoint/v3">e4df658d3b4765f038a79e74e011f5de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24821078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FJ3FSM7XJ42E-1652426618-16446</_dlc_DocId>
    <_dlc_DocIdUrl xmlns="a19cb1c7-c5c7-46d4-85ae-d83685407bba">
      <Url>https://swpp2.dms.gkpge.pl/sites/43/_layouts/15/DocIdRedir.aspx?ID=FJ3FSM7XJ42E-1652426618-16446</Url>
      <Description>FJ3FSM7XJ42E-1652426618-16446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9748EB-FAB2-4C16-BD81-7BAF81537D18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ABDEC85-C29F-4485-9595-A24C37508C69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79</TotalTime>
  <Pages>1</Pages>
  <Words>176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30</cp:revision>
  <cp:lastPrinted>2024-07-15T11:21:00Z</cp:lastPrinted>
  <dcterms:created xsi:type="dcterms:W3CDTF">2025-01-15T13:15:00Z</dcterms:created>
  <dcterms:modified xsi:type="dcterms:W3CDTF">2026-03-30T09:40:00Z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a2b1d879-3091-4898-87ab-b0b4fd75f8b5</vt:lpwstr>
  </property>
</Properties>
</file>